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2EA153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422EA156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EA154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EA155" w14:textId="77777777" w:rsidR="00C44B8B" w:rsidRPr="0066687C" w:rsidRDefault="00A2535B" w:rsidP="008A37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2535B">
              <w:rPr>
                <w:b/>
                <w:sz w:val="26"/>
                <w:szCs w:val="26"/>
                <w:lang w:val="en-US"/>
              </w:rPr>
              <w:t>20</w:t>
            </w:r>
            <w:r w:rsidR="0066687C">
              <w:rPr>
                <w:b/>
                <w:sz w:val="26"/>
                <w:szCs w:val="26"/>
              </w:rPr>
              <w:t>2А_1</w:t>
            </w:r>
            <w:r w:rsidR="008A37F7">
              <w:rPr>
                <w:b/>
                <w:sz w:val="26"/>
                <w:szCs w:val="26"/>
              </w:rPr>
              <w:t>89</w:t>
            </w:r>
          </w:p>
        </w:tc>
      </w:tr>
      <w:tr w:rsidR="00C44B8B" w14:paraId="422EA159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EA157" w14:textId="77777777" w:rsidR="00C44B8B" w:rsidRPr="0066687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6687C">
              <w:rPr>
                <w:b/>
                <w:sz w:val="26"/>
                <w:szCs w:val="26"/>
              </w:rPr>
              <w:t xml:space="preserve">Номер материала </w:t>
            </w:r>
            <w:r w:rsidRPr="0066687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EA158" w14:textId="77777777" w:rsidR="00C44B8B" w:rsidRPr="0066687C" w:rsidRDefault="00AF7775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66687C">
              <w:rPr>
                <w:b/>
                <w:sz w:val="26"/>
                <w:szCs w:val="26"/>
                <w:lang w:val="en-US"/>
              </w:rPr>
              <w:t>2016116</w:t>
            </w:r>
            <w:r w:rsidR="00C44B8B" w:rsidRPr="0066687C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14:paraId="422EA15A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22EA15B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422EA15C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22EA15D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22EA15E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422EA15F" w14:textId="77777777" w:rsidR="00C44B8B" w:rsidRPr="00CB6078" w:rsidRDefault="00C44B8B" w:rsidP="00C44B8B"/>
    <w:p w14:paraId="422EA160" w14:textId="77777777" w:rsidR="00C44B8B" w:rsidRPr="00CB6078" w:rsidRDefault="00C44B8B" w:rsidP="00C44B8B"/>
    <w:p w14:paraId="422EA161" w14:textId="77777777" w:rsidR="00C44B8B" w:rsidRPr="00CB6078" w:rsidRDefault="00C44B8B" w:rsidP="00C44B8B"/>
    <w:p w14:paraId="422EA162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22EA163" w14:textId="77777777" w:rsidR="004F7CB7" w:rsidRDefault="004F6968" w:rsidP="00773399">
      <w:pPr>
        <w:ind w:firstLine="0"/>
        <w:jc w:val="center"/>
        <w:rPr>
          <w:b/>
          <w:sz w:val="26"/>
          <w:szCs w:val="26"/>
        </w:rPr>
      </w:pPr>
      <w:r w:rsidRPr="0066687C">
        <w:rPr>
          <w:b/>
          <w:sz w:val="26"/>
          <w:szCs w:val="26"/>
        </w:rPr>
        <w:t xml:space="preserve">на </w:t>
      </w:r>
      <w:r w:rsidR="00612811" w:rsidRPr="0066687C">
        <w:rPr>
          <w:b/>
          <w:sz w:val="26"/>
          <w:szCs w:val="26"/>
        </w:rPr>
        <w:t xml:space="preserve">поставку </w:t>
      </w:r>
      <w:r w:rsidR="0066687C" w:rsidRPr="0066687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66687C">
        <w:rPr>
          <w:b/>
          <w:sz w:val="26"/>
          <w:szCs w:val="26"/>
        </w:rPr>
        <w:t xml:space="preserve"> </w:t>
      </w:r>
    </w:p>
    <w:p w14:paraId="422EA164" w14:textId="77777777" w:rsidR="00612811" w:rsidRPr="0066687C" w:rsidRDefault="0066687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AF7775" w:rsidRPr="0066687C">
        <w:rPr>
          <w:b/>
          <w:sz w:val="26"/>
          <w:szCs w:val="26"/>
        </w:rPr>
        <w:t>Узел креплени</w:t>
      </w:r>
      <w:r w:rsidR="004F7CB7">
        <w:rPr>
          <w:b/>
          <w:sz w:val="26"/>
          <w:szCs w:val="26"/>
        </w:rPr>
        <w:t>я</w:t>
      </w:r>
      <w:r w:rsidR="00AF7775" w:rsidRPr="0066687C">
        <w:rPr>
          <w:b/>
          <w:sz w:val="26"/>
          <w:szCs w:val="26"/>
        </w:rPr>
        <w:t xml:space="preserve"> КГП-7-3</w:t>
      </w:r>
      <w:r>
        <w:rPr>
          <w:b/>
          <w:sz w:val="26"/>
          <w:szCs w:val="26"/>
        </w:rPr>
        <w:t>)</w:t>
      </w:r>
      <w:r w:rsidR="009C0389" w:rsidRPr="0066687C">
        <w:rPr>
          <w:b/>
          <w:sz w:val="26"/>
          <w:szCs w:val="26"/>
        </w:rPr>
        <w:t>.</w:t>
      </w:r>
      <w:r w:rsidR="00232E4A" w:rsidRPr="0066687C">
        <w:rPr>
          <w:b/>
          <w:sz w:val="26"/>
          <w:szCs w:val="26"/>
        </w:rPr>
        <w:t xml:space="preserve"> </w:t>
      </w:r>
      <w:r w:rsidR="009C0389" w:rsidRPr="0066687C">
        <w:rPr>
          <w:b/>
          <w:sz w:val="26"/>
          <w:szCs w:val="26"/>
        </w:rPr>
        <w:t xml:space="preserve">Лот № </w:t>
      </w:r>
      <w:r w:rsidR="00F115B9" w:rsidRPr="004F7CB7">
        <w:rPr>
          <w:b/>
          <w:sz w:val="26"/>
          <w:szCs w:val="26"/>
          <w:u w:val="single"/>
        </w:rPr>
        <w:t>20</w:t>
      </w:r>
      <w:r w:rsidRPr="004F7CB7">
        <w:rPr>
          <w:b/>
          <w:sz w:val="26"/>
          <w:szCs w:val="26"/>
          <w:u w:val="single"/>
        </w:rPr>
        <w:t>2А</w:t>
      </w:r>
    </w:p>
    <w:p w14:paraId="422EA165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22EA166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22EA167" w14:textId="77777777" w:rsidR="004F4E9E" w:rsidRPr="00D601A5" w:rsidRDefault="00641E44" w:rsidP="0066687C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bookmarkStart w:id="2" w:name="Поле3"/>
      <w:r w:rsidR="0066687C" w:rsidRPr="0066687C">
        <w:rPr>
          <w:sz w:val="24"/>
          <w:szCs w:val="24"/>
        </w:rPr>
        <w:t xml:space="preserve">линейной арматуры и гасителей вибрации </w:t>
      </w:r>
      <w:bookmarkEnd w:id="2"/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66687C">
        <w:rPr>
          <w:sz w:val="24"/>
          <w:szCs w:val="24"/>
        </w:rPr>
        <w:t>требованиям</w:t>
      </w:r>
      <w:r w:rsidR="001759FB" w:rsidRPr="0066687C">
        <w:rPr>
          <w:color w:val="FF0000"/>
          <w:sz w:val="26"/>
          <w:szCs w:val="26"/>
        </w:rPr>
        <w:t> </w:t>
      </w:r>
      <w:bookmarkStart w:id="3" w:name="Поле4"/>
      <w:r w:rsidR="00AF7775" w:rsidRPr="0066687C">
        <w:rPr>
          <w:sz w:val="26"/>
          <w:szCs w:val="26"/>
        </w:rPr>
        <w:t>ТУ 3449-108-00111120-94</w:t>
      </w:r>
      <w:bookmarkEnd w:id="3"/>
      <w:r w:rsidR="0066687C" w:rsidRPr="0066687C">
        <w:rPr>
          <w:sz w:val="26"/>
          <w:szCs w:val="26"/>
        </w:rPr>
        <w:t xml:space="preserve"> «Узлы крепления типа КГП».</w:t>
      </w:r>
    </w:p>
    <w:p w14:paraId="422EA168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22EA169" w14:textId="77777777" w:rsidR="0066687C" w:rsidRDefault="0066687C" w:rsidP="004F7CB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Helvetica" w:hAnsi="Helvetica" w:cs="Helvetica"/>
          <w:noProof/>
          <w:color w:val="000000"/>
          <w:sz w:val="21"/>
          <w:szCs w:val="21"/>
        </w:rPr>
        <w:drawing>
          <wp:inline distT="0" distB="0" distL="0" distR="0" wp14:anchorId="422EA1BD" wp14:editId="422EA1BE">
            <wp:extent cx="3619500" cy="2695575"/>
            <wp:effectExtent l="0" t="0" r="0" b="9525"/>
            <wp:docPr id="1" name="Рисунок 1" descr="Узел крепления КГП-7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зел крепления КГП-7-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EA16A" w14:textId="77777777" w:rsidR="0066687C" w:rsidRDefault="0066687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16"/>
        <w:gridCol w:w="950"/>
      </w:tblGrid>
      <w:tr w:rsidR="0066687C" w:rsidRPr="0066687C" w14:paraId="422EA16D" w14:textId="77777777" w:rsidTr="004F7CB7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2EA16B" w14:textId="77777777" w:rsidR="0066687C" w:rsidRPr="0066687C" w:rsidRDefault="0066687C" w:rsidP="0066687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6687C">
              <w:rPr>
                <w:color w:val="000000"/>
                <w:sz w:val="22"/>
                <w:szCs w:val="22"/>
              </w:rPr>
              <w:t>Марка: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2EA16C" w14:textId="77777777" w:rsidR="0066687C" w:rsidRPr="0066687C" w:rsidRDefault="0066687C" w:rsidP="0066687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6687C">
              <w:rPr>
                <w:color w:val="000000"/>
                <w:sz w:val="22"/>
                <w:szCs w:val="22"/>
              </w:rPr>
              <w:t>КГП-7-3</w:t>
            </w:r>
          </w:p>
        </w:tc>
      </w:tr>
      <w:tr w:rsidR="0066687C" w:rsidRPr="0066687C" w14:paraId="422EA170" w14:textId="77777777" w:rsidTr="004F7CB7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2EA16E" w14:textId="77777777" w:rsidR="0066687C" w:rsidRPr="0066687C" w:rsidRDefault="0066687C" w:rsidP="0066687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6687C">
              <w:rPr>
                <w:color w:val="000000"/>
                <w:sz w:val="22"/>
                <w:szCs w:val="22"/>
              </w:rPr>
              <w:t>Размер D,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2EA16F" w14:textId="77777777" w:rsidR="0066687C" w:rsidRPr="0066687C" w:rsidRDefault="0066687C" w:rsidP="0066687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6687C">
              <w:rPr>
                <w:color w:val="000000"/>
                <w:sz w:val="22"/>
                <w:szCs w:val="22"/>
              </w:rPr>
              <w:t>16</w:t>
            </w:r>
          </w:p>
        </w:tc>
      </w:tr>
      <w:tr w:rsidR="0066687C" w:rsidRPr="0066687C" w14:paraId="422EA173" w14:textId="77777777" w:rsidTr="004F7CB7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2EA171" w14:textId="77777777" w:rsidR="0066687C" w:rsidRPr="0066687C" w:rsidRDefault="0066687C" w:rsidP="0066687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6687C">
              <w:rPr>
                <w:color w:val="000000"/>
                <w:sz w:val="22"/>
                <w:szCs w:val="22"/>
              </w:rPr>
              <w:t>Размер D1,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2EA172" w14:textId="77777777" w:rsidR="0066687C" w:rsidRPr="0066687C" w:rsidRDefault="0066687C" w:rsidP="0066687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6687C">
              <w:rPr>
                <w:color w:val="000000"/>
                <w:sz w:val="22"/>
                <w:szCs w:val="22"/>
              </w:rPr>
              <w:t>17</w:t>
            </w:r>
          </w:p>
        </w:tc>
      </w:tr>
      <w:tr w:rsidR="0066687C" w:rsidRPr="0066687C" w14:paraId="422EA176" w14:textId="77777777" w:rsidTr="004F7CB7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2EA174" w14:textId="77777777" w:rsidR="0066687C" w:rsidRPr="0066687C" w:rsidRDefault="0066687C" w:rsidP="0066687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6687C">
              <w:rPr>
                <w:color w:val="000000"/>
                <w:sz w:val="22"/>
                <w:szCs w:val="22"/>
              </w:rPr>
              <w:t>Размер H,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2EA175" w14:textId="77777777" w:rsidR="0066687C" w:rsidRPr="0066687C" w:rsidRDefault="0066687C" w:rsidP="0066687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6687C">
              <w:rPr>
                <w:color w:val="000000"/>
                <w:sz w:val="22"/>
                <w:szCs w:val="22"/>
              </w:rPr>
              <w:t>80</w:t>
            </w:r>
          </w:p>
        </w:tc>
      </w:tr>
      <w:tr w:rsidR="0066687C" w:rsidRPr="0066687C" w14:paraId="422EA179" w14:textId="77777777" w:rsidTr="004F7CB7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2EA177" w14:textId="77777777" w:rsidR="0066687C" w:rsidRPr="0066687C" w:rsidRDefault="0066687C" w:rsidP="0066687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6687C">
              <w:rPr>
                <w:color w:val="000000"/>
                <w:sz w:val="22"/>
                <w:szCs w:val="22"/>
              </w:rPr>
              <w:t>Размер H1,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2EA178" w14:textId="77777777" w:rsidR="0066687C" w:rsidRPr="0066687C" w:rsidRDefault="0066687C" w:rsidP="0066687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6687C">
              <w:rPr>
                <w:color w:val="000000"/>
                <w:sz w:val="22"/>
                <w:szCs w:val="22"/>
              </w:rPr>
              <w:t>32</w:t>
            </w:r>
          </w:p>
        </w:tc>
      </w:tr>
      <w:tr w:rsidR="0066687C" w:rsidRPr="0066687C" w14:paraId="422EA17C" w14:textId="77777777" w:rsidTr="004F7CB7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2EA17A" w14:textId="77777777" w:rsidR="0066687C" w:rsidRPr="0066687C" w:rsidRDefault="0066687C" w:rsidP="0066687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6687C">
              <w:rPr>
                <w:color w:val="000000"/>
                <w:sz w:val="22"/>
                <w:szCs w:val="22"/>
              </w:rPr>
              <w:t>Размер L,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2EA17B" w14:textId="77777777" w:rsidR="0066687C" w:rsidRPr="0066687C" w:rsidRDefault="0066687C" w:rsidP="0066687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6687C">
              <w:rPr>
                <w:color w:val="000000"/>
                <w:sz w:val="22"/>
                <w:szCs w:val="22"/>
              </w:rPr>
              <w:t>80</w:t>
            </w:r>
          </w:p>
        </w:tc>
      </w:tr>
      <w:tr w:rsidR="0066687C" w:rsidRPr="0066687C" w14:paraId="422EA17F" w14:textId="77777777" w:rsidTr="004F7CB7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2EA17D" w14:textId="77777777" w:rsidR="0066687C" w:rsidRPr="0066687C" w:rsidRDefault="0066687C" w:rsidP="0066687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6687C">
              <w:rPr>
                <w:color w:val="000000"/>
                <w:sz w:val="22"/>
                <w:szCs w:val="22"/>
              </w:rPr>
              <w:t>Размер L1,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2EA17E" w14:textId="77777777" w:rsidR="0066687C" w:rsidRPr="0066687C" w:rsidRDefault="0066687C" w:rsidP="0066687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6687C">
              <w:rPr>
                <w:color w:val="000000"/>
                <w:sz w:val="22"/>
                <w:szCs w:val="22"/>
              </w:rPr>
              <w:t>112</w:t>
            </w:r>
          </w:p>
        </w:tc>
      </w:tr>
      <w:tr w:rsidR="0066687C" w:rsidRPr="0066687C" w14:paraId="422EA182" w14:textId="77777777" w:rsidTr="004F7CB7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2EA180" w14:textId="77777777" w:rsidR="0066687C" w:rsidRPr="0066687C" w:rsidRDefault="0066687C" w:rsidP="0066687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6687C">
              <w:rPr>
                <w:color w:val="000000"/>
                <w:sz w:val="22"/>
                <w:szCs w:val="22"/>
              </w:rPr>
              <w:t>Размер S,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2EA181" w14:textId="77777777" w:rsidR="0066687C" w:rsidRPr="0066687C" w:rsidRDefault="0066687C" w:rsidP="0066687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6687C">
              <w:rPr>
                <w:color w:val="000000"/>
                <w:sz w:val="22"/>
                <w:szCs w:val="22"/>
              </w:rPr>
              <w:t>6 - 8</w:t>
            </w:r>
          </w:p>
        </w:tc>
      </w:tr>
      <w:tr w:rsidR="0066687C" w:rsidRPr="0066687C" w14:paraId="422EA185" w14:textId="77777777" w:rsidTr="004F7CB7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2EA183" w14:textId="77777777" w:rsidR="0066687C" w:rsidRPr="0066687C" w:rsidRDefault="0066687C" w:rsidP="0066687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6687C">
              <w:rPr>
                <w:color w:val="000000"/>
                <w:sz w:val="22"/>
                <w:szCs w:val="22"/>
              </w:rPr>
              <w:t>Разрушающая нагрузка, кН, не менее: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2EA184" w14:textId="77777777" w:rsidR="0066687C" w:rsidRPr="0066687C" w:rsidRDefault="0066687C" w:rsidP="0066687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6687C">
              <w:rPr>
                <w:color w:val="000000"/>
                <w:sz w:val="22"/>
                <w:szCs w:val="22"/>
              </w:rPr>
              <w:t>70</w:t>
            </w:r>
          </w:p>
        </w:tc>
      </w:tr>
      <w:tr w:rsidR="0066687C" w:rsidRPr="0066687C" w14:paraId="422EA188" w14:textId="77777777" w:rsidTr="004F7CB7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2EA186" w14:textId="77777777" w:rsidR="0066687C" w:rsidRPr="0066687C" w:rsidRDefault="0066687C" w:rsidP="0066687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6687C">
              <w:rPr>
                <w:color w:val="000000"/>
                <w:sz w:val="22"/>
                <w:szCs w:val="22"/>
              </w:rPr>
              <w:t>Масса, кг: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2EA187" w14:textId="77777777" w:rsidR="0066687C" w:rsidRPr="0066687C" w:rsidRDefault="0066687C" w:rsidP="0066687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6687C">
              <w:rPr>
                <w:color w:val="000000"/>
                <w:sz w:val="22"/>
                <w:szCs w:val="22"/>
              </w:rPr>
              <w:t>0,44</w:t>
            </w:r>
          </w:p>
        </w:tc>
      </w:tr>
    </w:tbl>
    <w:p w14:paraId="422EA189" w14:textId="77777777" w:rsidR="0066687C" w:rsidRDefault="0066687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22EA18A" w14:textId="77777777" w:rsidR="0066687C" w:rsidRPr="00CB6078" w:rsidRDefault="0066687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22EA18B" w14:textId="77777777" w:rsidR="001025A7" w:rsidRPr="0052681C" w:rsidRDefault="001025A7" w:rsidP="001025A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Общие требования. </w:t>
      </w:r>
    </w:p>
    <w:p w14:paraId="422EA18C" w14:textId="77777777" w:rsidR="001025A7" w:rsidRPr="0052681C" w:rsidRDefault="001025A7" w:rsidP="001025A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422EA18D" w14:textId="77777777" w:rsidR="00240CA7" w:rsidRPr="0052681C" w:rsidRDefault="00240CA7" w:rsidP="00240C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22EA18E" w14:textId="77777777" w:rsidR="001025A7" w:rsidRPr="0052681C" w:rsidRDefault="001025A7" w:rsidP="001025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22EA18F" w14:textId="77777777" w:rsidR="001025A7" w:rsidRPr="0052681C" w:rsidRDefault="001025A7" w:rsidP="001025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для </w:t>
      </w:r>
      <w:r>
        <w:rPr>
          <w:sz w:val="24"/>
          <w:szCs w:val="24"/>
        </w:rPr>
        <w:t>импортных производителей, а так</w:t>
      </w:r>
      <w:r w:rsidRPr="0052681C">
        <w:rPr>
          <w:sz w:val="24"/>
          <w:szCs w:val="24"/>
        </w:rPr>
        <w:t>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22EA190" w14:textId="77777777" w:rsidR="001025A7" w:rsidRPr="0052681C" w:rsidRDefault="001025A7" w:rsidP="001025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22EA191" w14:textId="77777777" w:rsidR="001025A7" w:rsidRPr="0052681C" w:rsidRDefault="001025A7" w:rsidP="001025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22EA192" w14:textId="77777777" w:rsidR="001025A7" w:rsidRPr="0052681C" w:rsidRDefault="001025A7" w:rsidP="001025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22EA193" w14:textId="77777777" w:rsidR="001025A7" w:rsidRPr="0052681C" w:rsidRDefault="001025A7" w:rsidP="001025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22EA194" w14:textId="6EAFB38B" w:rsidR="001025A7" w:rsidRPr="0052681C" w:rsidRDefault="001025A7" w:rsidP="001025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3978AE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422EA195" w14:textId="0F6113EB" w:rsidR="001025A7" w:rsidRPr="0052681C" w:rsidRDefault="001025A7" w:rsidP="001025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F03B5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22EA196" w14:textId="77777777" w:rsidR="001025A7" w:rsidRPr="0052681C" w:rsidRDefault="001025A7" w:rsidP="001025A7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22EA197" w14:textId="77777777" w:rsidR="001025A7" w:rsidRPr="0052681C" w:rsidRDefault="001025A7" w:rsidP="00240CA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>2.2. 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22EA198" w14:textId="77777777" w:rsidR="001025A7" w:rsidRPr="0052681C" w:rsidRDefault="001025A7" w:rsidP="001025A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422EA199" w14:textId="77777777" w:rsidR="001025A7" w:rsidRDefault="001025A7" w:rsidP="001025A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6687C">
        <w:rPr>
          <w:sz w:val="26"/>
          <w:szCs w:val="26"/>
        </w:rPr>
        <w:t>ТУ 3449-108-00111120-94 «Узлы крепления типа КГП»</w:t>
      </w:r>
      <w:r>
        <w:rPr>
          <w:sz w:val="24"/>
          <w:szCs w:val="24"/>
        </w:rPr>
        <w:t>;</w:t>
      </w:r>
    </w:p>
    <w:p w14:paraId="422EA19A" w14:textId="77777777" w:rsidR="001025A7" w:rsidRPr="0052681C" w:rsidRDefault="001025A7" w:rsidP="001025A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422EA19B" w14:textId="77777777" w:rsidR="001025A7" w:rsidRPr="0052681C" w:rsidRDefault="001025A7" w:rsidP="001025A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2.4. Упаковка, транспортирование, условия и сроки хранения.</w:t>
      </w:r>
    </w:p>
    <w:p w14:paraId="422EA19C" w14:textId="77777777" w:rsidR="001025A7" w:rsidRPr="0052681C" w:rsidRDefault="001025A7" w:rsidP="001025A7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422EA19D" w14:textId="77777777" w:rsidR="001025A7" w:rsidRPr="0052681C" w:rsidRDefault="001025A7" w:rsidP="001025A7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22EA19E" w14:textId="77777777" w:rsidR="001025A7" w:rsidRPr="0052681C" w:rsidRDefault="001025A7" w:rsidP="0010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22EA19F" w14:textId="77777777" w:rsidR="001025A7" w:rsidRPr="0052681C" w:rsidRDefault="001025A7" w:rsidP="0010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22EA1A0" w14:textId="77777777" w:rsidR="001025A7" w:rsidRPr="0052681C" w:rsidRDefault="001025A7" w:rsidP="001025A7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лист.</w:t>
      </w:r>
    </w:p>
    <w:p w14:paraId="422EA1A1" w14:textId="77777777" w:rsidR="001025A7" w:rsidRPr="0052681C" w:rsidRDefault="001025A7" w:rsidP="0010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22EA1A2" w14:textId="77777777" w:rsidR="001025A7" w:rsidRPr="0052681C" w:rsidRDefault="001025A7" w:rsidP="0010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2.6. Срок изготовления линейной арматуры и гасителей вибрации должен быть не более полугода от момента </w:t>
      </w:r>
      <w:r>
        <w:rPr>
          <w:szCs w:val="24"/>
        </w:rPr>
        <w:t>поста</w:t>
      </w:r>
      <w:r w:rsidRPr="0052681C">
        <w:rPr>
          <w:szCs w:val="24"/>
        </w:rPr>
        <w:t>вки.</w:t>
      </w:r>
    </w:p>
    <w:p w14:paraId="422EA1A3" w14:textId="77777777" w:rsidR="001025A7" w:rsidRPr="0052681C" w:rsidRDefault="001025A7" w:rsidP="0010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22EA1A4" w14:textId="77777777" w:rsidR="001025A7" w:rsidRPr="0052681C" w:rsidRDefault="001025A7" w:rsidP="001025A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22EA1A5" w14:textId="77777777" w:rsidR="001025A7" w:rsidRPr="0052681C" w:rsidRDefault="001025A7" w:rsidP="0010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22EA1A6" w14:textId="77777777" w:rsidR="001025A7" w:rsidRPr="0052681C" w:rsidRDefault="001025A7" w:rsidP="0010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2EA1A7" w14:textId="77777777" w:rsidR="001025A7" w:rsidRPr="0052681C" w:rsidRDefault="001025A7" w:rsidP="001025A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22EA1A8" w14:textId="77777777" w:rsidR="001025A7" w:rsidRPr="0052681C" w:rsidRDefault="001025A7" w:rsidP="0010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22EA1A9" w14:textId="77777777" w:rsidR="001025A7" w:rsidRPr="0052681C" w:rsidRDefault="001025A7" w:rsidP="0010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2EA1AA" w14:textId="77777777" w:rsidR="001025A7" w:rsidRPr="0052681C" w:rsidRDefault="001025A7" w:rsidP="001025A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22EA1AB" w14:textId="77777777" w:rsidR="001025A7" w:rsidRPr="0052681C" w:rsidRDefault="001025A7" w:rsidP="0010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22EA1AC" w14:textId="77777777" w:rsidR="001025A7" w:rsidRPr="0052681C" w:rsidRDefault="001025A7" w:rsidP="0010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22EA1AD" w14:textId="77777777" w:rsidR="001025A7" w:rsidRPr="0052681C" w:rsidRDefault="001025A7" w:rsidP="0010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22EA1AE" w14:textId="77777777" w:rsidR="001025A7" w:rsidRPr="0052681C" w:rsidRDefault="001025A7" w:rsidP="0010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22EA1AF" w14:textId="77777777" w:rsidR="001025A7" w:rsidRPr="0052681C" w:rsidRDefault="001025A7" w:rsidP="0010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22EA1B0" w14:textId="77777777" w:rsidR="001025A7" w:rsidRPr="0052681C" w:rsidRDefault="001025A7" w:rsidP="0010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422EA1B1" w14:textId="77777777" w:rsidR="001025A7" w:rsidRPr="0052681C" w:rsidRDefault="001025A7" w:rsidP="0010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22EA1B2" w14:textId="77777777" w:rsidR="001025A7" w:rsidRPr="0052681C" w:rsidRDefault="001025A7" w:rsidP="001025A7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22EA1B3" w14:textId="77777777" w:rsidR="001025A7" w:rsidRPr="0052681C" w:rsidRDefault="001025A7" w:rsidP="001025A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22EA1B4" w14:textId="77777777" w:rsidR="001025A7" w:rsidRPr="0052681C" w:rsidRDefault="001025A7" w:rsidP="001025A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Правила приемки продукции.</w:t>
      </w:r>
    </w:p>
    <w:p w14:paraId="422EA1B5" w14:textId="77777777" w:rsidR="001025A7" w:rsidRPr="0052681C" w:rsidRDefault="001025A7" w:rsidP="0010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22EA1B6" w14:textId="77777777" w:rsidR="001025A7" w:rsidRPr="0052681C" w:rsidRDefault="001025A7" w:rsidP="001025A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22EA1B7" w14:textId="77777777" w:rsidR="001025A7" w:rsidRPr="0052681C" w:rsidRDefault="001025A7" w:rsidP="001025A7">
      <w:pPr>
        <w:rPr>
          <w:sz w:val="26"/>
          <w:szCs w:val="26"/>
        </w:rPr>
      </w:pPr>
    </w:p>
    <w:p w14:paraId="422EA1B8" w14:textId="77777777" w:rsidR="001025A7" w:rsidRPr="0052681C" w:rsidRDefault="001025A7" w:rsidP="001025A7">
      <w:pPr>
        <w:rPr>
          <w:sz w:val="26"/>
          <w:szCs w:val="26"/>
        </w:rPr>
      </w:pPr>
    </w:p>
    <w:p w14:paraId="422EA1B9" w14:textId="77777777" w:rsidR="001025A7" w:rsidRPr="0052681C" w:rsidRDefault="001025A7" w:rsidP="001025A7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22EA1BA" w14:textId="77777777" w:rsidR="001025A7" w:rsidRPr="00CB6078" w:rsidRDefault="001025A7" w:rsidP="001025A7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  <w:r w:rsidRPr="00CB6078">
        <w:rPr>
          <w:sz w:val="22"/>
          <w:szCs w:val="22"/>
        </w:rPr>
        <w:t xml:space="preserve">         </w:t>
      </w:r>
    </w:p>
    <w:p w14:paraId="422EA1BB" w14:textId="77777777" w:rsidR="001025A7" w:rsidRPr="00CB6078" w:rsidRDefault="001025A7" w:rsidP="001025A7">
      <w:pPr>
        <w:ind w:firstLine="0"/>
        <w:rPr>
          <w:sz w:val="26"/>
          <w:szCs w:val="26"/>
        </w:rPr>
      </w:pPr>
    </w:p>
    <w:p w14:paraId="422EA1BC" w14:textId="77777777" w:rsidR="008A5CA5" w:rsidRPr="00CB6078" w:rsidRDefault="008A5CA5" w:rsidP="001025A7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2EA1C1" w14:textId="77777777" w:rsidR="00643172" w:rsidRDefault="00643172">
      <w:r>
        <w:separator/>
      </w:r>
    </w:p>
  </w:endnote>
  <w:endnote w:type="continuationSeparator" w:id="0">
    <w:p w14:paraId="422EA1C2" w14:textId="77777777" w:rsidR="00643172" w:rsidRDefault="00643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2EA1BF" w14:textId="77777777" w:rsidR="00643172" w:rsidRDefault="00643172">
      <w:r>
        <w:separator/>
      </w:r>
    </w:p>
  </w:footnote>
  <w:footnote w:type="continuationSeparator" w:id="0">
    <w:p w14:paraId="422EA1C0" w14:textId="77777777" w:rsidR="00643172" w:rsidRDefault="006431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2EA1C3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22EA1C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775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5A7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CA7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978A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3ACC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0E4D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4F7CB7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172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87C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0DFA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37F7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35B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AF7775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3B5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36C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05F3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2EA1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7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8878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7563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38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01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37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80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39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856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1614484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699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012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7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79835">
                  <w:marLeft w:val="0"/>
                  <w:marRight w:val="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988773">
                      <w:marLeft w:val="300"/>
                      <w:marRight w:val="0"/>
                      <w:marTop w:val="0"/>
                      <w:marBottom w:val="0"/>
                      <w:divBdr>
                        <w:top w:val="single" w:sz="6" w:space="0" w:color="2C8E92"/>
                        <w:left w:val="single" w:sz="6" w:space="0" w:color="2C8E92"/>
                        <w:bottom w:val="single" w:sz="6" w:space="0" w:color="2C8E92"/>
                        <w:right w:val="single" w:sz="6" w:space="0" w:color="2C8E92"/>
                      </w:divBdr>
                      <w:divsChild>
                        <w:div w:id="1496069717">
                          <w:marLeft w:val="3090"/>
                          <w:marRight w:val="30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B2527-1E2C-422F-9B2A-22CF5162AF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10ECD6-9AF0-4983-8F1F-6FBE795D5E21}">
  <ds:schemaRefs>
    <ds:schemaRef ds:uri="http://schemas.microsoft.com/sharepoint/v3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www.w3.org/XML/1998/namespace"/>
    <ds:schemaRef ds:uri="http://purl.org/dc/dcmitype/"/>
    <ds:schemaRef ds:uri="http://purl.org/dc/terms/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D4D0E88-2BE2-4AE3-ACF2-FD8CF74B1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14F234-EDF0-48DC-84A8-3DEC35926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4</Pages>
  <Words>1206</Words>
  <Characters>6877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2010-09-30T14:29:00Z</cp:lastPrinted>
  <dcterms:created xsi:type="dcterms:W3CDTF">2015-10-09T08:45:00Z</dcterms:created>
  <dcterms:modified xsi:type="dcterms:W3CDTF">2015-10-09T08:45:00Z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